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3D5" w:rsidRDefault="000143D5" w:rsidP="000143D5">
      <w:pPr>
        <w:rPr>
          <w:sz w:val="2"/>
        </w:rPr>
      </w:pPr>
      <w:bookmarkStart w:id="0" w:name="Inicio"/>
      <w:bookmarkStart w:id="1" w:name="_GoBack"/>
      <w:bookmarkEnd w:id="0"/>
      <w:bookmarkEnd w:id="1"/>
    </w:p>
    <w:p w:rsidR="000143D5" w:rsidRDefault="000143D5" w:rsidP="000143D5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SECRETARÍA XERAL TÉCNICA</w:t>
      </w:r>
    </w:p>
    <w:p w:rsidR="000143D5" w:rsidRDefault="000143D5" w:rsidP="000143D5">
      <w:pPr>
        <w:rPr>
          <w:sz w:val="12"/>
        </w:rPr>
      </w:pPr>
    </w:p>
    <w:p w:rsidR="000143D5" w:rsidRDefault="000143D5" w:rsidP="000143D5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S. X. DE CONTRATACIÓN E CONTROL</w:t>
      </w:r>
    </w:p>
    <w:p w:rsidR="000143D5" w:rsidRDefault="000143D5" w:rsidP="000143D5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0143D5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PS.C02.00.004.15770.018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 w:rsidRPr="00E62B48">
              <w:rPr>
                <w:sz w:val="14"/>
                <w:highlight w:val="lightGray"/>
              </w:rPr>
              <w:t>XEFATURA SECCIÓN CONTRATACIÓN ADMINISTRATIVA I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13.745,76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CON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143D5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XEFATURA SECCIÓN CONTRATACIÓN ADMINISTRATIVA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0143D5" w:rsidRPr="00E62B48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PS.C02.00.004.15770.019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XEFATURA SECCIÓN CONTRATACIÓN ADMINISTRATIVA II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25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13.745,76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A1-A2-C1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CON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 </w:t>
            </w:r>
          </w:p>
        </w:tc>
      </w:tr>
      <w:tr w:rsidR="000143D5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0143D5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PS.C02.00.004.15770.040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 w:rsidRPr="00E62B48">
              <w:rPr>
                <w:sz w:val="14"/>
                <w:highlight w:val="lightGray"/>
              </w:rPr>
              <w:t>XEFATURA SERVIZO CONTRATACIÓN E CONTROL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18.655,14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A1-A2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CON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143D5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XEFATURA SERVIZO CONTRAT. E CTRL. ECONÓ. CONTRACT.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0143D5" w:rsidRDefault="000143D5" w:rsidP="000143D5">
      <w:pPr>
        <w:rPr>
          <w:sz w:val="12"/>
        </w:rPr>
      </w:pPr>
    </w:p>
    <w:p w:rsidR="000143D5" w:rsidRDefault="000143D5" w:rsidP="000143D5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S. X. DE AUTORIZACIÓN E INSPECCIÓN DE SERVIZOS SOCIAIS</w:t>
      </w:r>
    </w:p>
    <w:p w:rsidR="000143D5" w:rsidRDefault="000143D5" w:rsidP="000143D5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0143D5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PS.C02.00.005.15770.006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13.745,76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INS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 w:rsidRPr="00E62B48">
              <w:rPr>
                <w:sz w:val="14"/>
                <w:highlight w:val="lightGray"/>
              </w:rPr>
              <w:t xml:space="preserve">341-954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143D5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240-954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0143D5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PS.C02.00.005.15770.007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13.745,76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INS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 w:rsidRPr="00E62B48">
              <w:rPr>
                <w:sz w:val="14"/>
                <w:highlight w:val="lightGray"/>
              </w:rPr>
              <w:t xml:space="preserve">341-954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143D5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240-954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0143D5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PS.C02.00.005.15770.008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13.745,76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INS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 w:rsidRPr="00E62B48">
              <w:rPr>
                <w:sz w:val="14"/>
                <w:highlight w:val="lightGray"/>
              </w:rPr>
              <w:t xml:space="preserve">341-954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143D5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240-954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0143D5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PS.C02.00.005.15770.009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13.745,76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INS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 w:rsidRPr="00E62B48">
              <w:rPr>
                <w:sz w:val="14"/>
                <w:highlight w:val="lightGray"/>
              </w:rPr>
              <w:t xml:space="preserve">341-954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143D5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240-954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0143D5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PS.C02.00.005.15770.022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13.745,76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INS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 w:rsidRPr="00E62B48">
              <w:rPr>
                <w:sz w:val="14"/>
                <w:highlight w:val="lightGray"/>
              </w:rPr>
              <w:t xml:space="preserve">341-954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143D5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240-954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0143D5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PS.C02.00.005.15770.027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13.745,76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INS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 w:rsidRPr="00E62B48">
              <w:rPr>
                <w:sz w:val="14"/>
                <w:highlight w:val="lightGray"/>
              </w:rPr>
              <w:t xml:space="preserve">341-954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143D5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240-954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0143D5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PS.C02.00.005.15770.028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13.745,76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INS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 w:rsidRPr="00E62B48">
              <w:rPr>
                <w:sz w:val="14"/>
                <w:highlight w:val="lightGray"/>
              </w:rPr>
              <w:t xml:space="preserve">341-954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143D5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240-954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0143D5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PS.C02.00.005.15770.029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13.745,76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INS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 w:rsidRPr="00E62B48">
              <w:rPr>
                <w:sz w:val="14"/>
                <w:highlight w:val="lightGray"/>
              </w:rPr>
              <w:t xml:space="preserve">341-954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143D5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240-954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0143D5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PS.C02.00.005.15770.030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13.745,76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INS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 w:rsidRPr="00E62B48">
              <w:rPr>
                <w:sz w:val="14"/>
                <w:highlight w:val="lightGray"/>
              </w:rPr>
              <w:t xml:space="preserve">341-954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143D5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240-954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0143D5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PS.C02.00.005.15770.033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13.745,76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INS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 w:rsidRPr="00E62B48">
              <w:rPr>
                <w:sz w:val="14"/>
                <w:highlight w:val="lightGray"/>
              </w:rPr>
              <w:t xml:space="preserve">341-954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143D5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240-954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0143D5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PS.C02.00.005.15770.034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13.745,76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INS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 w:rsidRPr="00E62B48">
              <w:rPr>
                <w:sz w:val="14"/>
                <w:highlight w:val="lightGray"/>
              </w:rPr>
              <w:t xml:space="preserve">341-954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143D5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240-954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0143D5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PS.C02.00.005.15770.035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13.745,76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INS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 w:rsidRPr="00E62B48">
              <w:rPr>
                <w:sz w:val="14"/>
                <w:highlight w:val="lightGray"/>
              </w:rPr>
              <w:t xml:space="preserve">341-954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143D5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240-954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0143D5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PS.C02.00.005.15770.036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13.745,76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INS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 w:rsidRPr="00E62B48">
              <w:rPr>
                <w:sz w:val="14"/>
                <w:highlight w:val="lightGray"/>
              </w:rPr>
              <w:t xml:space="preserve">341-954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143D5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240-954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0143D5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PS.C02.00.005.15770.037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13.745,76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INS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 w:rsidRPr="00E62B48">
              <w:rPr>
                <w:sz w:val="14"/>
                <w:highlight w:val="lightGray"/>
              </w:rPr>
              <w:t xml:space="preserve">341-954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143D5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240-954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0143D5" w:rsidRDefault="000143D5" w:rsidP="000143D5">
      <w:pPr>
        <w:rPr>
          <w:sz w:val="12"/>
        </w:rPr>
      </w:pPr>
    </w:p>
    <w:p w:rsidR="000143D5" w:rsidRDefault="000143D5" w:rsidP="000143D5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S. X. DE PROXECTOS E INFORMES TÉCNICOS SECTORIAIS</w:t>
      </w:r>
    </w:p>
    <w:p w:rsidR="000143D5" w:rsidRDefault="000143D5" w:rsidP="000143D5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0143D5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PS.C02.00.006.15770.001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 w:rsidRPr="00E62B48">
              <w:rPr>
                <w:sz w:val="14"/>
                <w:highlight w:val="lightGray"/>
              </w:rPr>
              <w:t>SUBDIR. XERAL PROXECTOS E INFORM. TÉCN. SECTORIAIS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30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24.547,18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LD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XERAL/ESPECIAL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A11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640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143D5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SUBDIRECTOR/A XERAL DE PROXECTOS E ACCESIBILIDADE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0143D5" w:rsidRDefault="000143D5" w:rsidP="000143D5">
      <w:pPr>
        <w:rPr>
          <w:sz w:val="12"/>
        </w:rPr>
      </w:pPr>
    </w:p>
    <w:p w:rsidR="000143D5" w:rsidRDefault="000143D5" w:rsidP="000143D5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S. X. DE VALORACIÓN DA DEPENDENCIA E DA DISCAPACIDADE</w:t>
      </w:r>
    </w:p>
    <w:p w:rsidR="000143D5" w:rsidRDefault="000143D5" w:rsidP="000143D5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0143D5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PS.C02.00.007.15770.009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 w:rsidRPr="00E62B48">
              <w:rPr>
                <w:sz w:val="14"/>
                <w:highlight w:val="lightGray"/>
              </w:rPr>
              <w:t>XEFATURA SERVIZO VALORACIÓN DA DEPENDENCIA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18.655,14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A1-A2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A15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640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143D5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XEFATURA SERVIZO VALORACIÓN DEPENDENCIA E DISCAPA.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0143D5" w:rsidRPr="00E62B48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PS.C02.00.007.15770.025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XEFATURA SERVIZO VALORACIÓN DA DISCAPACIDADE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28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18.655,14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CE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A1-A2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A15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640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 </w:t>
            </w:r>
          </w:p>
        </w:tc>
      </w:tr>
      <w:tr w:rsidR="000143D5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0143D5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PS.C02.00.007.15770.027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XEFATURA SECCIÓN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13.745,76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143D5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PS.C02.00.007.15770.011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0143D5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PS.C02.00.007.15770.028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XEFATURA SECCIÓN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13.745,76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143D5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PS.C02.00.007.15770.012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0143D5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PS.C02.00.007.15770.032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XEFATURA NEGOCIADO ADMINISTRATIVO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7.526,26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A2-C1-C2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143D5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PS.C02.00.007.15770.017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0143D5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PS.C02.00.007.15770.033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XEFATURA NEGOCIADO ADMINISTRATIVO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7.526,26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A2-C1-C2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143D5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PS.C02.00.007.15770.018</w:t>
            </w:r>
          </w:p>
        </w:tc>
        <w:tc>
          <w:tcPr>
            <w:tcW w:w="4533" w:type="dxa"/>
            <w:tcBorders>
              <w:top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0143D5" w:rsidRDefault="000143D5" w:rsidP="000143D5">
      <w:pPr>
        <w:rPr>
          <w:sz w:val="2"/>
        </w:rPr>
      </w:pPr>
    </w:p>
    <w:p w:rsidR="000143D5" w:rsidRDefault="000143D5" w:rsidP="000143D5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DIRECCIÓN XERAL DE XUVENTUDE, PARTICIPACIÓN E VOLUNTARIADO</w:t>
      </w:r>
    </w:p>
    <w:p w:rsidR="000143D5" w:rsidRDefault="000143D5" w:rsidP="000143D5">
      <w:pPr>
        <w:rPr>
          <w:sz w:val="12"/>
        </w:rPr>
      </w:pPr>
    </w:p>
    <w:p w:rsidR="000143D5" w:rsidRDefault="000143D5" w:rsidP="000143D5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D. X. DE XUVENTUDE, PARTICIPACIÓN E VOLUNTARIADO</w:t>
      </w:r>
    </w:p>
    <w:p w:rsidR="000143D5" w:rsidRDefault="000143D5" w:rsidP="000143D5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0143D5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PS.C07.00.000.15770.080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XEFATURA SERVIZO DE XESTIÓN E COORDINACIÓN ADMTVA.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18.655,14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LD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A1-A2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A11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ECO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640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143D5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0143D5" w:rsidRDefault="000143D5" w:rsidP="000143D5">
      <w:pPr>
        <w:rPr>
          <w:sz w:val="2"/>
        </w:rPr>
      </w:pPr>
    </w:p>
    <w:p w:rsidR="000143D5" w:rsidRDefault="000143D5" w:rsidP="000143D5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SERVIZOS PERIFÉRICOS</w:t>
      </w:r>
    </w:p>
    <w:p w:rsidR="000143D5" w:rsidRDefault="000143D5" w:rsidP="000143D5">
      <w:pPr>
        <w:rPr>
          <w:sz w:val="12"/>
        </w:rPr>
      </w:pPr>
    </w:p>
    <w:p w:rsidR="000143D5" w:rsidRDefault="000143D5" w:rsidP="000143D5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RESIDENCIA DE MAIORES (BURELA)</w:t>
      </w:r>
    </w:p>
    <w:p w:rsidR="000143D5" w:rsidRDefault="000143D5" w:rsidP="000143D5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0143D5" w:rsidRPr="00E62B48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PS.C99.40.801.27085.185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15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7.934,08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HORARIO ESPECIAL</w:t>
            </w:r>
          </w:p>
        </w:tc>
      </w:tr>
      <w:tr w:rsidR="000143D5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143D5" w:rsidRPr="00E62B48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PS.C99.40.801.27085.186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HORARIO ESPECIAL</w:t>
            </w:r>
          </w:p>
        </w:tc>
      </w:tr>
      <w:tr w:rsidR="000143D5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</w:tbl>
    <w:p w:rsidR="000143D5" w:rsidRDefault="000143D5" w:rsidP="000143D5">
      <w:pPr>
        <w:rPr>
          <w:sz w:val="12"/>
        </w:rPr>
      </w:pPr>
    </w:p>
    <w:p w:rsidR="000143D5" w:rsidRDefault="000143D5" w:rsidP="000143D5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CENTRO SOCIOCOMUNITARIO (PONTEVEDRA)</w:t>
      </w:r>
    </w:p>
    <w:p w:rsidR="000143D5" w:rsidRDefault="000143D5" w:rsidP="000143D5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0143D5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PS.C99.40.601.36001.010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SUBALTERNO/A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10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6.517,98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E62B48">
              <w:rPr>
                <w:sz w:val="14"/>
                <w:highlight w:val="lightGray"/>
              </w:rPr>
              <w:t>HORARIO ESPECIAL</w:t>
            </w:r>
          </w:p>
        </w:tc>
      </w:tr>
      <w:tr w:rsidR="000143D5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</w:tbl>
    <w:p w:rsidR="000143D5" w:rsidRDefault="000143D5" w:rsidP="000143D5">
      <w:pPr>
        <w:rPr>
          <w:sz w:val="12"/>
        </w:rPr>
      </w:pPr>
    </w:p>
    <w:p w:rsidR="000143D5" w:rsidRDefault="000143D5" w:rsidP="000143D5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RESIDENCIA DE MAIORES (MARÍN)</w:t>
      </w:r>
    </w:p>
    <w:p w:rsidR="000143D5" w:rsidRDefault="000143D5" w:rsidP="000143D5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0143D5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PS.C99.40.801.36260.004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ENFERMEIRO/A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10.144,68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EMS1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E62B48">
              <w:rPr>
                <w:sz w:val="14"/>
                <w:highlight w:val="lightGray"/>
              </w:rPr>
              <w:t>HORARIO ESPECIAL</w:t>
            </w:r>
          </w:p>
        </w:tc>
      </w:tr>
      <w:tr w:rsidR="000143D5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143D5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PS.C99.40.801.36260.005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ENFERMEIRO/A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10.144,68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EMS1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E62B48">
              <w:rPr>
                <w:sz w:val="14"/>
                <w:highlight w:val="lightGray"/>
              </w:rPr>
              <w:t>HORARIO ESPECIAL</w:t>
            </w:r>
          </w:p>
        </w:tc>
      </w:tr>
      <w:tr w:rsidR="000143D5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0143D5" w:rsidRPr="00E62B48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PS.C99.40.801.36260.073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SUBALTERNO/A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10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8.351,56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AP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HORARIO ESPECIAL</w:t>
            </w:r>
          </w:p>
        </w:tc>
      </w:tr>
      <w:tr w:rsidR="000143D5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</w:tbl>
    <w:p w:rsidR="000143D5" w:rsidRDefault="000143D5" w:rsidP="000143D5">
      <w:pPr>
        <w:rPr>
          <w:sz w:val="12"/>
        </w:rPr>
      </w:pPr>
    </w:p>
    <w:p w:rsidR="000143D5" w:rsidRDefault="000143D5" w:rsidP="000143D5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CASA DA XUVENTUDE DE TUI</w:t>
      </w:r>
    </w:p>
    <w:p w:rsidR="000143D5" w:rsidRDefault="000143D5" w:rsidP="000143D5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0143D5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PS.C99.40.201.36540.005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SUBALTERNO/A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10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6.517,98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E62B48">
              <w:rPr>
                <w:sz w:val="14"/>
                <w:highlight w:val="lightGray"/>
              </w:rPr>
              <w:t>XORNADA PARTIDA // HORARIO ESPECIAL</w:t>
            </w:r>
          </w:p>
        </w:tc>
      </w:tr>
      <w:tr w:rsidR="000143D5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HORARIO ESPECIAL </w:t>
            </w:r>
          </w:p>
        </w:tc>
      </w:tr>
    </w:tbl>
    <w:p w:rsidR="000143D5" w:rsidRDefault="000143D5" w:rsidP="000143D5">
      <w:pPr>
        <w:rPr>
          <w:sz w:val="12"/>
        </w:rPr>
      </w:pPr>
    </w:p>
    <w:p w:rsidR="000143D5" w:rsidRDefault="000143D5" w:rsidP="000143D5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CASA DA XUVENTUDE DE VILAGARCÍA DE AROUSA</w:t>
      </w:r>
    </w:p>
    <w:p w:rsidR="000143D5" w:rsidRDefault="000143D5" w:rsidP="000143D5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0143D5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PS.C99.40.201.36590.004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SUBALTERNO/A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10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6.517,98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E62B48">
              <w:rPr>
                <w:sz w:val="14"/>
                <w:highlight w:val="lightGray"/>
              </w:rPr>
              <w:t>XORNADA PARTIDA // HORARIO ESPECIAL</w:t>
            </w:r>
          </w:p>
        </w:tc>
      </w:tr>
      <w:tr w:rsidR="000143D5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HORARIO ESPECIAL </w:t>
            </w:r>
          </w:p>
        </w:tc>
      </w:tr>
    </w:tbl>
    <w:p w:rsidR="000143D5" w:rsidRDefault="000143D5" w:rsidP="000143D5">
      <w:pPr>
        <w:rPr>
          <w:sz w:val="12"/>
        </w:rPr>
      </w:pPr>
    </w:p>
    <w:p w:rsidR="000143D5" w:rsidRDefault="000143D5" w:rsidP="000143D5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ESCOLA INFANTIL AS MARIÑAS</w:t>
      </w:r>
    </w:p>
    <w:p w:rsidR="000143D5" w:rsidRDefault="000143D5" w:rsidP="000143D5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0143D5" w:rsidRPr="00E62B48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TR.C99.40.401.15001.012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ESPECIALISTA XARDÍN INFANCIA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18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7.526,26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EBS1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 </w:t>
            </w:r>
          </w:p>
        </w:tc>
      </w:tr>
      <w:tr w:rsidR="000143D5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0143D5" w:rsidRDefault="000143D5" w:rsidP="000143D5">
      <w:pPr>
        <w:rPr>
          <w:sz w:val="12"/>
        </w:rPr>
      </w:pPr>
    </w:p>
    <w:p w:rsidR="000143D5" w:rsidRDefault="000143D5" w:rsidP="000143D5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ESCOLA INFANTIL O VENTORRILLO</w:t>
      </w:r>
    </w:p>
    <w:p w:rsidR="000143D5" w:rsidRDefault="000143D5" w:rsidP="000143D5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0143D5" w:rsidRPr="00E62B48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TR.C99.40.403.15001.015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ESPECIALISTA XARDÍN INFANCIA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18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7.526,26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EBS1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 </w:t>
            </w:r>
          </w:p>
        </w:tc>
      </w:tr>
      <w:tr w:rsidR="000143D5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0143D5" w:rsidRDefault="000143D5" w:rsidP="000143D5">
      <w:pPr>
        <w:rPr>
          <w:sz w:val="12"/>
        </w:rPr>
      </w:pPr>
    </w:p>
    <w:p w:rsidR="000143D5" w:rsidRDefault="000143D5" w:rsidP="000143D5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ESCOLA INFANTIL PARADAI</w:t>
      </w:r>
    </w:p>
    <w:p w:rsidR="000143D5" w:rsidRDefault="000143D5" w:rsidP="000143D5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0143D5" w:rsidRPr="00E62B48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TR.C99.40.402.27001.016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ESPECIALISTA XARDÍN INFANCIA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18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7.526,26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EBS1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 </w:t>
            </w:r>
          </w:p>
        </w:tc>
      </w:tr>
      <w:tr w:rsidR="000143D5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0143D5" w:rsidRDefault="000143D5" w:rsidP="000143D5">
      <w:pPr>
        <w:rPr>
          <w:sz w:val="12"/>
        </w:rPr>
      </w:pPr>
    </w:p>
    <w:p w:rsidR="000143D5" w:rsidRDefault="000143D5" w:rsidP="000143D5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ESCOLA INFANTIL Nª Sª PURIFICACIÓN</w:t>
      </w:r>
    </w:p>
    <w:p w:rsidR="000143D5" w:rsidRDefault="000143D5" w:rsidP="000143D5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0143D5" w:rsidRPr="00E62B48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TR.C99.40.401.27190.013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ESPECIALISTA XARDÍN INFANCIA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18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7.526,26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EBS1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 </w:t>
            </w:r>
          </w:p>
        </w:tc>
      </w:tr>
      <w:tr w:rsidR="000143D5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0143D5" w:rsidRDefault="000143D5" w:rsidP="000143D5">
      <w:pPr>
        <w:rPr>
          <w:sz w:val="12"/>
        </w:rPr>
      </w:pPr>
    </w:p>
    <w:p w:rsidR="000143D5" w:rsidRDefault="000143D5" w:rsidP="000143D5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ESCOLA INFANTIL DE CELEIRO</w:t>
      </w:r>
    </w:p>
    <w:p w:rsidR="000143D5" w:rsidRDefault="000143D5" w:rsidP="000143D5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0143D5" w:rsidRPr="00E62B48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TR.C99.40.401.27650.015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ESPECIALISTA XARDÍN INFANCIA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18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7.526,26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EBS1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 </w:t>
            </w:r>
          </w:p>
        </w:tc>
      </w:tr>
      <w:tr w:rsidR="000143D5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0143D5" w:rsidRDefault="000143D5" w:rsidP="000143D5">
      <w:pPr>
        <w:rPr>
          <w:sz w:val="12"/>
        </w:rPr>
      </w:pPr>
    </w:p>
    <w:p w:rsidR="000143D5" w:rsidRDefault="000143D5" w:rsidP="000143D5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ESCOLA INFANTIL ANTELA</w:t>
      </w:r>
    </w:p>
    <w:p w:rsidR="000143D5" w:rsidRDefault="000143D5" w:rsidP="000143D5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0143D5" w:rsidRPr="00E62B48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TR.C99.40.402.32001.023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ESPECIALISTA XARDÍN INFANCIA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18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7.526,26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EBS1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 </w:t>
            </w:r>
          </w:p>
        </w:tc>
      </w:tr>
      <w:tr w:rsidR="000143D5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0143D5" w:rsidRDefault="000143D5" w:rsidP="000143D5">
      <w:pPr>
        <w:rPr>
          <w:sz w:val="12"/>
        </w:rPr>
      </w:pPr>
    </w:p>
    <w:p w:rsidR="000143D5" w:rsidRDefault="000143D5" w:rsidP="000143D5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ESCOLA INFANTIL O TOXO</w:t>
      </w:r>
    </w:p>
    <w:p w:rsidR="000143D5" w:rsidRDefault="000143D5" w:rsidP="000143D5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0143D5" w:rsidRPr="00E62B48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TR.C99.40.402.36001.014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ESPECIALISTA XARDÍN INFANCIA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18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7.526,26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EBS1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 </w:t>
            </w:r>
          </w:p>
        </w:tc>
      </w:tr>
      <w:tr w:rsidR="000143D5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0143D5" w:rsidRDefault="000143D5" w:rsidP="000143D5">
      <w:pPr>
        <w:rPr>
          <w:sz w:val="12"/>
        </w:rPr>
      </w:pPr>
    </w:p>
    <w:p w:rsidR="000143D5" w:rsidRDefault="000143D5" w:rsidP="000143D5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ESCOLA INFANTIL DE MARÍN</w:t>
      </w:r>
    </w:p>
    <w:p w:rsidR="000143D5" w:rsidRDefault="000143D5" w:rsidP="000143D5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0143D5" w:rsidRPr="00E62B48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TR.C99.40.401.36260.014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ESPECIALISTA XARDÍN INFANCIA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18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7.526,26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EBS1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 </w:t>
            </w:r>
          </w:p>
        </w:tc>
      </w:tr>
      <w:tr w:rsidR="000143D5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0143D5" w:rsidRPr="00E62B48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TR.C99.40.401.36260.032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CAMAREIRO/A-LIMPADOR/A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10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6.517,98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AP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XELC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 </w:t>
            </w:r>
          </w:p>
        </w:tc>
      </w:tr>
      <w:tr w:rsidR="000143D5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0143D5" w:rsidRDefault="000143D5" w:rsidP="000143D5">
      <w:pPr>
        <w:rPr>
          <w:sz w:val="12"/>
        </w:rPr>
      </w:pPr>
    </w:p>
    <w:p w:rsidR="000143D5" w:rsidRDefault="000143D5" w:rsidP="000143D5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ESCOLA INFANTIL DE REDONDELA</w:t>
      </w:r>
    </w:p>
    <w:p w:rsidR="000143D5" w:rsidRDefault="000143D5" w:rsidP="000143D5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0143D5" w:rsidRPr="00E62B48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TR.C99.40.401.36440.011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ESPECIALISTA XARDÍN INFANCIA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18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7.526,26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EBS1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 </w:t>
            </w:r>
          </w:p>
        </w:tc>
      </w:tr>
      <w:tr w:rsidR="000143D5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0143D5" w:rsidRDefault="000143D5" w:rsidP="000143D5">
      <w:pPr>
        <w:rPr>
          <w:sz w:val="12"/>
        </w:rPr>
      </w:pPr>
    </w:p>
    <w:p w:rsidR="000143D5" w:rsidRDefault="000143D5" w:rsidP="000143D5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ESCOLA INFANTIL BOUZAS</w:t>
      </w:r>
    </w:p>
    <w:p w:rsidR="000143D5" w:rsidRDefault="000143D5" w:rsidP="000143D5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0143D5" w:rsidRPr="00E62B48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TR.C99.40.401.36560.014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ESPECIALISTA XARDÍN INFANCIA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18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7.526,26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EBS1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 </w:t>
            </w:r>
          </w:p>
        </w:tc>
      </w:tr>
      <w:tr w:rsidR="000143D5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0143D5" w:rsidRDefault="000143D5" w:rsidP="000143D5">
      <w:pPr>
        <w:rPr>
          <w:sz w:val="12"/>
        </w:rPr>
      </w:pPr>
    </w:p>
    <w:p w:rsidR="000143D5" w:rsidRDefault="000143D5" w:rsidP="000143D5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ESCOLA INFANTIL DE CABRAL</w:t>
      </w:r>
    </w:p>
    <w:p w:rsidR="000143D5" w:rsidRDefault="000143D5" w:rsidP="000143D5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0143D5" w:rsidRPr="00E62B48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TR.C99.40.402.36560.010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ESPECIALISTA XARDÍN INFANCIA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18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7.526,26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EBS1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 </w:t>
            </w:r>
          </w:p>
        </w:tc>
      </w:tr>
      <w:tr w:rsidR="000143D5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0143D5" w:rsidRDefault="000143D5" w:rsidP="000143D5">
      <w:pPr>
        <w:rPr>
          <w:sz w:val="12"/>
        </w:rPr>
      </w:pPr>
    </w:p>
    <w:p w:rsidR="000143D5" w:rsidRDefault="000143D5" w:rsidP="000143D5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ESCOLA INFANTIL RELFAS</w:t>
      </w:r>
    </w:p>
    <w:p w:rsidR="000143D5" w:rsidRDefault="000143D5" w:rsidP="000143D5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0143D5" w:rsidRPr="00E62B48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TR.C99.40.404.36560.014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ESPECIALISTA XARDÍN INFANCIA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18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7.526,26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EBS1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 </w:t>
            </w:r>
          </w:p>
        </w:tc>
      </w:tr>
      <w:tr w:rsidR="000143D5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0143D5" w:rsidRDefault="000143D5" w:rsidP="000143D5">
      <w:pPr>
        <w:rPr>
          <w:sz w:val="12"/>
        </w:rPr>
      </w:pPr>
    </w:p>
    <w:p w:rsidR="000143D5" w:rsidRDefault="000143D5" w:rsidP="000143D5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ESCOLA INFANTIL COMPLEXO ADMINISTRATIVO DE VIGO</w:t>
      </w:r>
    </w:p>
    <w:p w:rsidR="000143D5" w:rsidRDefault="000143D5" w:rsidP="000143D5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0143D5" w:rsidRPr="00E62B48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TR.C99.40.405.36560.011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ESPECIALISTA XARDÍN INFANCIA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18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7.526,26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>EBS1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0143D5" w:rsidRPr="00E62B48" w:rsidRDefault="000143D5" w:rsidP="008E1C39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E62B48">
              <w:rPr>
                <w:sz w:val="14"/>
                <w:highlight w:val="lightGray"/>
              </w:rPr>
              <w:t xml:space="preserve"> </w:t>
            </w:r>
          </w:p>
        </w:tc>
      </w:tr>
      <w:tr w:rsidR="000143D5" w:rsidTr="008E1C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3D5" w:rsidRDefault="000143D5" w:rsidP="008E1C39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FD75B2" w:rsidRDefault="00FD75B2">
      <w:pPr>
        <w:pStyle w:val="Encabezado"/>
        <w:tabs>
          <w:tab w:val="clear" w:pos="4252"/>
          <w:tab w:val="clear" w:pos="8504"/>
        </w:tabs>
        <w:sectPr w:rsidR="00FD75B2">
          <w:headerReference w:type="default" r:id="rId7"/>
          <w:footerReference w:type="default" r:id="rId8"/>
          <w:headerReference w:type="first" r:id="rId9"/>
          <w:footerReference w:type="first" r:id="rId10"/>
          <w:pgSz w:w="16840" w:h="11907" w:orient="landscape" w:code="9"/>
          <w:pgMar w:top="284" w:right="363" w:bottom="567" w:left="363" w:header="425" w:footer="720" w:gutter="0"/>
          <w:cols w:space="720"/>
          <w:titlePg/>
        </w:sectPr>
      </w:pPr>
    </w:p>
    <w:p w:rsidR="00FD75B2" w:rsidRDefault="00FD75B2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DAS FORMAS DE PROVISIÓN</w:t>
      </w:r>
    </w:p>
    <w:p w:rsidR="00FD75B2" w:rsidRDefault="00FD75B2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FD75B2" w:rsidRDefault="00FD75B2">
      <w:pPr>
        <w:pStyle w:val="Encabezado"/>
        <w:tabs>
          <w:tab w:val="clear" w:pos="4252"/>
          <w:tab w:val="clear" w:pos="8504"/>
        </w:tabs>
      </w:pPr>
      <w:r>
        <w:tab/>
        <w:t>C</w:t>
      </w:r>
      <w:r>
        <w:tab/>
        <w:t>CONCURSO</w:t>
      </w:r>
    </w:p>
    <w:p w:rsidR="00FD75B2" w:rsidRDefault="00FD75B2">
      <w:pPr>
        <w:pStyle w:val="Encabezado"/>
        <w:tabs>
          <w:tab w:val="clear" w:pos="4252"/>
          <w:tab w:val="clear" w:pos="8504"/>
        </w:tabs>
      </w:pPr>
      <w:r>
        <w:tab/>
        <w:t>CE</w:t>
      </w:r>
      <w:r>
        <w:tab/>
        <w:t>CONCURSO ESPECÍFICO</w:t>
      </w:r>
    </w:p>
    <w:p w:rsidR="00FD75B2" w:rsidRDefault="00FD75B2">
      <w:pPr>
        <w:pStyle w:val="Encabezado"/>
        <w:tabs>
          <w:tab w:val="clear" w:pos="4252"/>
          <w:tab w:val="clear" w:pos="8504"/>
        </w:tabs>
      </w:pPr>
      <w:r>
        <w:tab/>
        <w:t>LD</w:t>
      </w:r>
      <w:r>
        <w:tab/>
        <w:t>LIBRE DESIGNACIÓN</w:t>
      </w:r>
    </w:p>
    <w:p w:rsidR="00FD75B2" w:rsidRDefault="00FD75B2">
      <w:pPr>
        <w:pStyle w:val="Encabezado"/>
        <w:tabs>
          <w:tab w:val="clear" w:pos="4252"/>
          <w:tab w:val="clear" w:pos="8504"/>
        </w:tabs>
      </w:pPr>
    </w:p>
    <w:p w:rsidR="00FD75B2" w:rsidRDefault="00FD75B2">
      <w:pPr>
        <w:pStyle w:val="Encabezado"/>
        <w:tabs>
          <w:tab w:val="clear" w:pos="4252"/>
          <w:tab w:val="clear" w:pos="8504"/>
        </w:tabs>
      </w:pPr>
    </w:p>
    <w:p w:rsidR="00FD75B2" w:rsidRDefault="00FD75B2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DAS FORMACIÓNS ESPECÍFICAS</w:t>
      </w:r>
    </w:p>
    <w:p w:rsidR="00FD75B2" w:rsidRDefault="00FD75B2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FD75B2" w:rsidRDefault="00FD75B2">
      <w:pPr>
        <w:pStyle w:val="Encabezado"/>
        <w:tabs>
          <w:tab w:val="clear" w:pos="4252"/>
          <w:tab w:val="clear" w:pos="8504"/>
        </w:tabs>
      </w:pPr>
      <w:r>
        <w:tab/>
        <w:t>240</w:t>
      </w:r>
      <w:r>
        <w:tab/>
        <w:t>CURSO DE INSPECCIÓN DE SERVIZOS SOCIAIS (R.I.).</w:t>
      </w:r>
    </w:p>
    <w:p w:rsidR="00FD75B2" w:rsidRDefault="00FD75B2">
      <w:pPr>
        <w:pStyle w:val="Encabezado"/>
        <w:tabs>
          <w:tab w:val="clear" w:pos="4252"/>
          <w:tab w:val="clear" w:pos="8504"/>
        </w:tabs>
      </w:pPr>
      <w:r>
        <w:tab/>
        <w:t>341</w:t>
      </w:r>
      <w:r>
        <w:tab/>
        <w:t>CURSO DE INSPECCIÓN DE SERVIZOS SOCIAIS (MÉRITO).</w:t>
      </w:r>
    </w:p>
    <w:p w:rsidR="00FD75B2" w:rsidRDefault="00FD75B2">
      <w:pPr>
        <w:pStyle w:val="Encabezado"/>
        <w:tabs>
          <w:tab w:val="clear" w:pos="4252"/>
          <w:tab w:val="clear" w:pos="8504"/>
        </w:tabs>
      </w:pPr>
      <w:r>
        <w:tab/>
        <w:t>640</w:t>
      </w:r>
      <w:r>
        <w:tab/>
        <w:t>PARA PERSOAL DOUTRA ADMINISTRACIÓN, CURSO DE PERFECCIONAMENTO DE GALEGO (R.I.).</w:t>
      </w:r>
    </w:p>
    <w:p w:rsidR="00FD75B2" w:rsidRDefault="00FD75B2">
      <w:pPr>
        <w:pStyle w:val="Encabezado"/>
        <w:tabs>
          <w:tab w:val="clear" w:pos="4252"/>
          <w:tab w:val="clear" w:pos="8504"/>
        </w:tabs>
      </w:pPr>
      <w:r>
        <w:tab/>
        <w:t>954</w:t>
      </w:r>
      <w:r>
        <w:tab/>
        <w:t>PERMISO CONDUCIR B (R.I.).</w:t>
      </w:r>
    </w:p>
    <w:p w:rsidR="00FD75B2" w:rsidRDefault="00FD75B2">
      <w:pPr>
        <w:pStyle w:val="Encabezado"/>
        <w:tabs>
          <w:tab w:val="clear" w:pos="4252"/>
          <w:tab w:val="clear" w:pos="8504"/>
        </w:tabs>
      </w:pPr>
    </w:p>
    <w:p w:rsidR="00FD75B2" w:rsidRDefault="00FD75B2">
      <w:pPr>
        <w:pStyle w:val="Encabezado"/>
        <w:tabs>
          <w:tab w:val="clear" w:pos="4252"/>
          <w:tab w:val="clear" w:pos="8504"/>
        </w:tabs>
      </w:pPr>
    </w:p>
    <w:p w:rsidR="00FD75B2" w:rsidRDefault="00FD75B2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DOS CORPOS/ESCALAS</w:t>
      </w:r>
    </w:p>
    <w:p w:rsidR="00FD75B2" w:rsidRDefault="00FD75B2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FD75B2" w:rsidRDefault="00FD75B2">
      <w:pPr>
        <w:pStyle w:val="Encabezado"/>
        <w:tabs>
          <w:tab w:val="clear" w:pos="4252"/>
          <w:tab w:val="clear" w:pos="8504"/>
        </w:tabs>
      </w:pPr>
      <w:r>
        <w:tab/>
        <w:t>EBS1</w:t>
      </w:r>
      <w:r>
        <w:tab/>
        <w:t>ESPECIAL (ESC. AXENTES TÉCN. FACULTATIVOS - ESP. EDUCACIÓN INFANTIL)</w:t>
      </w:r>
    </w:p>
    <w:p w:rsidR="00FD75B2" w:rsidRDefault="00FD75B2">
      <w:pPr>
        <w:pStyle w:val="Encabezado"/>
        <w:tabs>
          <w:tab w:val="clear" w:pos="4252"/>
          <w:tab w:val="clear" w:pos="8504"/>
        </w:tabs>
      </w:pPr>
      <w:r>
        <w:tab/>
        <w:t>EDC</w:t>
      </w:r>
      <w:r>
        <w:tab/>
        <w:t>ESPECIAL (ESCALA DE AUXILIARES DE CLÍNICA)</w:t>
      </w:r>
    </w:p>
    <w:p w:rsidR="00FD75B2" w:rsidRDefault="00FD75B2">
      <w:pPr>
        <w:pStyle w:val="Encabezado"/>
        <w:tabs>
          <w:tab w:val="clear" w:pos="4252"/>
          <w:tab w:val="clear" w:pos="8504"/>
        </w:tabs>
      </w:pPr>
      <w:r>
        <w:tab/>
        <w:t>EMS1</w:t>
      </w:r>
      <w:r>
        <w:tab/>
        <w:t>ESPECIAL (ESC. TÉCNICOS FACULTATIVOS - ESP. ENFERMARÍA)</w:t>
      </w:r>
    </w:p>
    <w:p w:rsidR="00FD75B2" w:rsidRDefault="00FD75B2">
      <w:pPr>
        <w:pStyle w:val="Encabezado"/>
        <w:tabs>
          <w:tab w:val="clear" w:pos="4252"/>
          <w:tab w:val="clear" w:pos="8504"/>
        </w:tabs>
      </w:pPr>
      <w:r>
        <w:tab/>
        <w:t>XELC</w:t>
      </w:r>
      <w:r>
        <w:tab/>
        <w:t>XERAL (ESCALA PERSOAL LIMPEZA E REC. NAT. - ESP. LIMPEZA E COCIÑA)</w:t>
      </w:r>
    </w:p>
    <w:p w:rsidR="00FD75B2" w:rsidRDefault="00FD75B2">
      <w:pPr>
        <w:pStyle w:val="Encabezado"/>
        <w:tabs>
          <w:tab w:val="clear" w:pos="4252"/>
          <w:tab w:val="clear" w:pos="8504"/>
        </w:tabs>
      </w:pPr>
    </w:p>
    <w:p w:rsidR="00FD75B2" w:rsidRDefault="00FD75B2">
      <w:pPr>
        <w:pStyle w:val="Encabezado"/>
        <w:tabs>
          <w:tab w:val="clear" w:pos="4252"/>
          <w:tab w:val="clear" w:pos="8504"/>
        </w:tabs>
      </w:pPr>
    </w:p>
    <w:p w:rsidR="00FD75B2" w:rsidRDefault="00FD75B2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DOUTRAS ADMINISTRACIÓNS</w:t>
      </w:r>
    </w:p>
    <w:p w:rsidR="00FD75B2" w:rsidRDefault="00FD75B2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FD75B2" w:rsidRDefault="00FD75B2">
      <w:pPr>
        <w:pStyle w:val="Encabezado"/>
        <w:tabs>
          <w:tab w:val="clear" w:pos="4252"/>
          <w:tab w:val="clear" w:pos="8504"/>
        </w:tabs>
      </w:pPr>
      <w:r>
        <w:tab/>
        <w:t>A11</w:t>
      </w:r>
      <w:r>
        <w:tab/>
        <w:t>ADSCRICIÓN INDISTINTA A FUNCIONARIOS DA XUNTA DE GALICIA, ESTADO E CC.AA.</w:t>
      </w:r>
    </w:p>
    <w:p w:rsidR="00FD75B2" w:rsidRDefault="00FD75B2" w:rsidP="00FD75B2">
      <w:pPr>
        <w:pStyle w:val="Encabezado"/>
        <w:tabs>
          <w:tab w:val="clear" w:pos="4252"/>
          <w:tab w:val="clear" w:pos="8504"/>
        </w:tabs>
        <w:ind w:left="1418" w:hanging="709"/>
      </w:pPr>
      <w:r>
        <w:t>A15</w:t>
      </w:r>
      <w:r>
        <w:tab/>
        <w:t>ADSCRICIÓN INDISTINTA A FUNCIONARIOS DA XUNTA DE GALICIA, ESTADO E CC.AA. E PERSOAL ESTATUTARIO DO SERGAS E PERSOAL LABORAL DA XUNTA DE GALICIA.</w:t>
      </w:r>
    </w:p>
    <w:p w:rsidR="00FD75B2" w:rsidRDefault="00FD75B2">
      <w:pPr>
        <w:pStyle w:val="Encabezado"/>
        <w:tabs>
          <w:tab w:val="clear" w:pos="4252"/>
          <w:tab w:val="clear" w:pos="8504"/>
        </w:tabs>
      </w:pPr>
      <w:r>
        <w:tab/>
        <w:t>AXG</w:t>
      </w:r>
      <w:r>
        <w:tab/>
        <w:t>ADSCRICIÓN EXCLUSIVA A FUNCIONARIOS DA XUNTA DE GALICIA.</w:t>
      </w:r>
    </w:p>
    <w:p w:rsidR="00FD75B2" w:rsidRDefault="00FD75B2">
      <w:pPr>
        <w:pStyle w:val="Encabezado"/>
        <w:tabs>
          <w:tab w:val="clear" w:pos="4252"/>
          <w:tab w:val="clear" w:pos="8504"/>
        </w:tabs>
      </w:pPr>
    </w:p>
    <w:p w:rsidR="00FD75B2" w:rsidRDefault="00FD75B2">
      <w:pPr>
        <w:pStyle w:val="Encabezado"/>
        <w:tabs>
          <w:tab w:val="clear" w:pos="4252"/>
          <w:tab w:val="clear" w:pos="8504"/>
        </w:tabs>
      </w:pPr>
    </w:p>
    <w:p w:rsidR="00FD75B2" w:rsidRDefault="00FD75B2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DAS ÁREAS FUNCIONAIS</w:t>
      </w:r>
    </w:p>
    <w:p w:rsidR="00FD75B2" w:rsidRDefault="00FD75B2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FD75B2" w:rsidRDefault="00FD75B2">
      <w:pPr>
        <w:pStyle w:val="Encabezado"/>
        <w:tabs>
          <w:tab w:val="clear" w:pos="4252"/>
          <w:tab w:val="clear" w:pos="8504"/>
        </w:tabs>
      </w:pPr>
      <w:r>
        <w:tab/>
        <w:t>CON</w:t>
      </w:r>
      <w:r>
        <w:tab/>
        <w:t>CONTRATACIÓN</w:t>
      </w:r>
    </w:p>
    <w:p w:rsidR="00FD75B2" w:rsidRDefault="00FD75B2">
      <w:pPr>
        <w:pStyle w:val="Encabezado"/>
        <w:tabs>
          <w:tab w:val="clear" w:pos="4252"/>
          <w:tab w:val="clear" w:pos="8504"/>
        </w:tabs>
      </w:pPr>
      <w:r>
        <w:tab/>
        <w:t>ECO</w:t>
      </w:r>
      <w:r>
        <w:tab/>
        <w:t>ECONÓMICA-ORZAMENTARIA</w:t>
      </w:r>
    </w:p>
    <w:p w:rsidR="00D1435D" w:rsidRDefault="00FD75B2">
      <w:pPr>
        <w:pStyle w:val="Encabezado"/>
        <w:tabs>
          <w:tab w:val="clear" w:pos="4252"/>
          <w:tab w:val="clear" w:pos="8504"/>
        </w:tabs>
      </w:pPr>
      <w:r>
        <w:tab/>
        <w:t>INS</w:t>
      </w:r>
      <w:r>
        <w:tab/>
        <w:t>INSPECCIÓN</w:t>
      </w:r>
    </w:p>
    <w:sectPr w:rsidR="00D1435D">
      <w:headerReference w:type="first" r:id="rId11"/>
      <w:pgSz w:w="16840" w:h="11907" w:orient="landscape" w:code="9"/>
      <w:pgMar w:top="284" w:right="363" w:bottom="567" w:left="363" w:header="42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5B2" w:rsidRDefault="00FD75B2">
      <w:pPr>
        <w:pStyle w:val="Encabezado"/>
      </w:pPr>
      <w:r>
        <w:separator/>
      </w:r>
    </w:p>
  </w:endnote>
  <w:endnote w:type="continuationSeparator" w:id="0">
    <w:p w:rsidR="00FD75B2" w:rsidRDefault="00FD75B2">
      <w:pPr>
        <w:pStyle w:val="Encabezad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477" w:rsidRDefault="009A6477">
    <w:pPr>
      <w:pStyle w:val="Piedepgina"/>
      <w:jc w:val="center"/>
      <w:rPr>
        <w:sz w:val="16"/>
        <w:lang w:val="es-ES"/>
      </w:rPr>
    </w:pPr>
    <w:r>
      <w:rPr>
        <w:sz w:val="16"/>
        <w:lang w:val="es-ES"/>
      </w:rPr>
      <w:t xml:space="preserve">- </w:t>
    </w:r>
    <w:r>
      <w:rPr>
        <w:rStyle w:val="Nmerodepgina"/>
        <w:sz w:val="16"/>
      </w:rPr>
      <w:fldChar w:fldCharType="begin"/>
    </w:r>
    <w:r>
      <w:rPr>
        <w:rStyle w:val="Nmerodepgina"/>
        <w:sz w:val="16"/>
      </w:rPr>
      <w:instrText xml:space="preserve"> PAGE </w:instrText>
    </w:r>
    <w:r>
      <w:rPr>
        <w:rStyle w:val="Nmerodepgina"/>
        <w:sz w:val="16"/>
      </w:rPr>
      <w:fldChar w:fldCharType="separate"/>
    </w:r>
    <w:r w:rsidR="000143D5">
      <w:rPr>
        <w:rStyle w:val="Nmerodepgina"/>
        <w:noProof/>
        <w:sz w:val="16"/>
      </w:rPr>
      <w:t>2</w:t>
    </w:r>
    <w:r>
      <w:rPr>
        <w:rStyle w:val="Nmerodepgina"/>
        <w:sz w:val="16"/>
      </w:rPr>
      <w:fldChar w:fldCharType="end"/>
    </w:r>
    <w:r>
      <w:rPr>
        <w:sz w:val="16"/>
        <w:lang w:val="es-ES"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477" w:rsidRDefault="009A6477">
    <w:pPr>
      <w:pStyle w:val="Piedepgina"/>
      <w:jc w:val="center"/>
      <w:rPr>
        <w:sz w:val="16"/>
        <w:lang w:val="es-ES"/>
      </w:rPr>
    </w:pPr>
    <w:r>
      <w:rPr>
        <w:sz w:val="16"/>
        <w:lang w:val="es-ES"/>
      </w:rPr>
      <w:t xml:space="preserve">- </w:t>
    </w:r>
    <w:r>
      <w:rPr>
        <w:rStyle w:val="Nmerodepgina"/>
        <w:sz w:val="16"/>
      </w:rPr>
      <w:fldChar w:fldCharType="begin"/>
    </w:r>
    <w:r>
      <w:rPr>
        <w:rStyle w:val="Nmerodepgina"/>
        <w:sz w:val="16"/>
      </w:rPr>
      <w:instrText xml:space="preserve"> PAGE </w:instrText>
    </w:r>
    <w:r>
      <w:rPr>
        <w:rStyle w:val="Nmerodepgina"/>
        <w:sz w:val="16"/>
      </w:rPr>
      <w:fldChar w:fldCharType="separate"/>
    </w:r>
    <w:r w:rsidR="000143D5">
      <w:rPr>
        <w:rStyle w:val="Nmerodepgina"/>
        <w:noProof/>
        <w:sz w:val="16"/>
      </w:rPr>
      <w:t>1</w:t>
    </w:r>
    <w:r>
      <w:rPr>
        <w:rStyle w:val="Nmerodepgina"/>
        <w:sz w:val="16"/>
      </w:rPr>
      <w:fldChar w:fldCharType="end"/>
    </w:r>
    <w:r>
      <w:rPr>
        <w:sz w:val="16"/>
        <w:lang w:val="es-ES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5B2" w:rsidRDefault="00FD75B2">
      <w:pPr>
        <w:pStyle w:val="Encabezado"/>
      </w:pPr>
      <w:r>
        <w:separator/>
      </w:r>
    </w:p>
  </w:footnote>
  <w:footnote w:type="continuationSeparator" w:id="0">
    <w:p w:rsidR="00FD75B2" w:rsidRDefault="00FD75B2">
      <w:pPr>
        <w:pStyle w:val="Encabezad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477" w:rsidRDefault="000143D5">
    <w:pPr>
      <w:pStyle w:val="Encabezado"/>
      <w:ind w:right="84"/>
      <w:jc w:val="right"/>
      <w:rPr>
        <w:b/>
      </w:rPr>
    </w:pPr>
    <w:r>
      <w:rPr>
        <w:b/>
      </w:rPr>
      <w:t>29/01/2024</w:t>
    </w:r>
  </w:p>
  <w:p w:rsidR="009A6477" w:rsidRDefault="00FD75B2">
    <w:pPr>
      <w:pStyle w:val="Encabezado"/>
      <w:rPr>
        <w:b/>
        <w:u w:val="double"/>
      </w:rPr>
    </w:pPr>
    <w:r>
      <w:rPr>
        <w:b/>
        <w:u w:val="double"/>
      </w:rPr>
      <w:t>CONSELLERÍA DE POLÍTICA SOCIAL E XUVENTUDE</w:t>
    </w:r>
  </w:p>
  <w:p w:rsidR="009A6477" w:rsidRDefault="009A6477">
    <w:pPr>
      <w:pStyle w:val="Encabezado"/>
      <w:jc w:val="center"/>
      <w:rPr>
        <w:b/>
        <w:sz w:val="24"/>
      </w:rPr>
    </w:pPr>
  </w:p>
  <w:tbl>
    <w:tblPr>
      <w:tblW w:w="16330" w:type="dxa"/>
      <w:tblBorders>
        <w:bottom w:val="single" w:sz="6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1859"/>
      <w:gridCol w:w="4533"/>
      <w:gridCol w:w="338"/>
      <w:gridCol w:w="789"/>
      <w:gridCol w:w="563"/>
      <w:gridCol w:w="733"/>
      <w:gridCol w:w="1418"/>
      <w:gridCol w:w="620"/>
      <w:gridCol w:w="620"/>
      <w:gridCol w:w="1126"/>
      <w:gridCol w:w="1126"/>
      <w:gridCol w:w="2605"/>
    </w:tblGrid>
    <w:tr w:rsidR="00D1435D" w:rsidTr="00D1435D">
      <w:tc>
        <w:tcPr>
          <w:tcW w:w="1859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</w:p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Código do posto</w:t>
          </w:r>
        </w:p>
      </w:tc>
      <w:tc>
        <w:tcPr>
          <w:tcW w:w="4533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</w:p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Denominación</w:t>
          </w:r>
        </w:p>
      </w:tc>
      <w:tc>
        <w:tcPr>
          <w:tcW w:w="338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</w:p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Niv.</w:t>
          </w:r>
        </w:p>
      </w:tc>
      <w:tc>
        <w:tcPr>
          <w:tcW w:w="789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Complem. específico</w:t>
          </w:r>
        </w:p>
      </w:tc>
      <w:tc>
        <w:tcPr>
          <w:tcW w:w="563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 prov.</w:t>
          </w:r>
        </w:p>
      </w:tc>
      <w:tc>
        <w:tcPr>
          <w:tcW w:w="733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</w:p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Subgrupo</w:t>
          </w:r>
        </w:p>
      </w:tc>
      <w:tc>
        <w:tcPr>
          <w:tcW w:w="1418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</w:p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Corpo / Escala</w:t>
          </w:r>
        </w:p>
      </w:tc>
      <w:tc>
        <w:tcPr>
          <w:tcW w:w="620" w:type="dxa"/>
          <w:vAlign w:val="bottom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Adscr. Adm. P.</w:t>
          </w:r>
        </w:p>
      </w:tc>
      <w:tc>
        <w:tcPr>
          <w:tcW w:w="620" w:type="dxa"/>
          <w:vAlign w:val="bottom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Área func.</w:t>
          </w:r>
        </w:p>
      </w:tc>
      <w:tc>
        <w:tcPr>
          <w:tcW w:w="1126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Titulación académica</w:t>
          </w:r>
        </w:p>
      </w:tc>
      <w:tc>
        <w:tcPr>
          <w:tcW w:w="1126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Formación específica</w:t>
          </w:r>
        </w:p>
      </w:tc>
      <w:tc>
        <w:tcPr>
          <w:tcW w:w="2605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</w:p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Observacións</w:t>
          </w:r>
        </w:p>
      </w:tc>
    </w:tr>
  </w:tbl>
  <w:p w:rsidR="009A6477" w:rsidRDefault="009A6477">
    <w:pPr>
      <w:pStyle w:val="Encabezado"/>
      <w:jc w:val="both"/>
      <w:rPr>
        <w:sz w:val="1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477" w:rsidRDefault="009A6477">
    <w:pPr>
      <w:pStyle w:val="Encabezado"/>
      <w:ind w:right="84"/>
      <w:jc w:val="center"/>
      <w:rPr>
        <w:b/>
        <w:i/>
        <w:sz w:val="24"/>
        <w:u w:val="single"/>
      </w:rPr>
    </w:pPr>
    <w:r>
      <w:rPr>
        <w:b/>
        <w:i/>
        <w:sz w:val="24"/>
        <w:u w:val="single"/>
      </w:rPr>
      <w:t>E Q U I V A L E N C I A S</w:t>
    </w:r>
  </w:p>
  <w:p w:rsidR="009A6477" w:rsidRDefault="000143D5">
    <w:pPr>
      <w:pStyle w:val="Encabezado"/>
      <w:ind w:right="84"/>
      <w:jc w:val="right"/>
      <w:rPr>
        <w:b/>
      </w:rPr>
    </w:pPr>
    <w:r>
      <w:rPr>
        <w:b/>
      </w:rPr>
      <w:t>29/01/2024</w:t>
    </w:r>
  </w:p>
  <w:p w:rsidR="009A6477" w:rsidRDefault="00FD75B2">
    <w:pPr>
      <w:pStyle w:val="Encabezado"/>
      <w:ind w:right="84"/>
      <w:jc w:val="center"/>
      <w:rPr>
        <w:b/>
        <w:sz w:val="24"/>
      </w:rPr>
    </w:pPr>
    <w:r>
      <w:rPr>
        <w:b/>
        <w:sz w:val="24"/>
      </w:rPr>
      <w:t>CONSELLERÍA DE POLÍTICA SOCIAL E XUVENTUDE</w:t>
    </w:r>
  </w:p>
  <w:p w:rsidR="009A6477" w:rsidRDefault="009A6477">
    <w:pPr>
      <w:pStyle w:val="Encabezado"/>
      <w:ind w:right="84"/>
      <w:jc w:val="center"/>
      <w:rPr>
        <w:b/>
        <w:sz w:val="8"/>
      </w:rPr>
    </w:pPr>
  </w:p>
  <w:p w:rsidR="009A6477" w:rsidRDefault="009A6477">
    <w:pPr>
      <w:pStyle w:val="Encabezado"/>
      <w:ind w:right="84"/>
      <w:jc w:val="center"/>
      <w:rPr>
        <w:b/>
        <w:sz w:val="24"/>
      </w:rPr>
    </w:pPr>
    <w:r>
      <w:rPr>
        <w:b/>
        <w:sz w:val="24"/>
      </w:rPr>
      <w:t>Persoal funcionario</w:t>
    </w:r>
  </w:p>
  <w:p w:rsidR="009A6477" w:rsidRDefault="009A6477">
    <w:pPr>
      <w:pStyle w:val="Encabezado"/>
      <w:ind w:right="84"/>
      <w:jc w:val="center"/>
      <w:rPr>
        <w:b/>
        <w:sz w:val="8"/>
      </w:rPr>
    </w:pPr>
  </w:p>
  <w:tbl>
    <w:tblPr>
      <w:tblW w:w="16330" w:type="dxa"/>
      <w:tblBorders>
        <w:bottom w:val="single" w:sz="6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1859"/>
      <w:gridCol w:w="4533"/>
      <w:gridCol w:w="338"/>
      <w:gridCol w:w="789"/>
      <w:gridCol w:w="563"/>
      <w:gridCol w:w="733"/>
      <w:gridCol w:w="1418"/>
      <w:gridCol w:w="620"/>
      <w:gridCol w:w="620"/>
      <w:gridCol w:w="1126"/>
      <w:gridCol w:w="1126"/>
      <w:gridCol w:w="2605"/>
    </w:tblGrid>
    <w:tr w:rsidR="00D1435D" w:rsidTr="00D1435D">
      <w:tc>
        <w:tcPr>
          <w:tcW w:w="1859" w:type="dxa"/>
        </w:tcPr>
        <w:p w:rsidR="00D1435D" w:rsidRDefault="00D1435D">
          <w:pPr>
            <w:pStyle w:val="Encabezado"/>
            <w:rPr>
              <w:b/>
              <w:sz w:val="16"/>
            </w:rPr>
          </w:pPr>
        </w:p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Código do posto</w:t>
          </w:r>
        </w:p>
      </w:tc>
      <w:tc>
        <w:tcPr>
          <w:tcW w:w="4533" w:type="dxa"/>
        </w:tcPr>
        <w:p w:rsidR="00D1435D" w:rsidRDefault="00D1435D">
          <w:pPr>
            <w:pStyle w:val="Encabezado"/>
            <w:rPr>
              <w:b/>
              <w:sz w:val="16"/>
            </w:rPr>
          </w:pPr>
        </w:p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Denominación</w:t>
          </w:r>
        </w:p>
      </w:tc>
      <w:tc>
        <w:tcPr>
          <w:tcW w:w="338" w:type="dxa"/>
        </w:tcPr>
        <w:p w:rsidR="00D1435D" w:rsidRDefault="00D1435D">
          <w:pPr>
            <w:pStyle w:val="Encabezado"/>
            <w:rPr>
              <w:b/>
              <w:sz w:val="16"/>
            </w:rPr>
          </w:pPr>
        </w:p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Niv.</w:t>
          </w:r>
        </w:p>
      </w:tc>
      <w:tc>
        <w:tcPr>
          <w:tcW w:w="789" w:type="dxa"/>
        </w:tcPr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Complem. específico</w:t>
          </w:r>
        </w:p>
      </w:tc>
      <w:tc>
        <w:tcPr>
          <w:tcW w:w="563" w:type="dxa"/>
        </w:tcPr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 prov.</w:t>
          </w:r>
        </w:p>
      </w:tc>
      <w:tc>
        <w:tcPr>
          <w:tcW w:w="733" w:type="dxa"/>
        </w:tcPr>
        <w:p w:rsidR="00D1435D" w:rsidRDefault="00D1435D">
          <w:pPr>
            <w:pStyle w:val="Encabezado"/>
            <w:rPr>
              <w:b/>
              <w:sz w:val="16"/>
            </w:rPr>
          </w:pPr>
        </w:p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Subgrupo</w:t>
          </w:r>
        </w:p>
      </w:tc>
      <w:tc>
        <w:tcPr>
          <w:tcW w:w="1418" w:type="dxa"/>
        </w:tcPr>
        <w:p w:rsidR="00D1435D" w:rsidRDefault="00D1435D">
          <w:pPr>
            <w:pStyle w:val="Encabezado"/>
            <w:rPr>
              <w:b/>
              <w:sz w:val="16"/>
            </w:rPr>
          </w:pPr>
        </w:p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Corpo / Escala</w:t>
          </w:r>
        </w:p>
      </w:tc>
      <w:tc>
        <w:tcPr>
          <w:tcW w:w="620" w:type="dxa"/>
          <w:vAlign w:val="bottom"/>
        </w:tcPr>
        <w:p w:rsidR="00D1435D" w:rsidRDefault="00D1435D" w:rsidP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Adscr. Adm. P.</w:t>
          </w:r>
        </w:p>
      </w:tc>
      <w:tc>
        <w:tcPr>
          <w:tcW w:w="620" w:type="dxa"/>
          <w:vAlign w:val="bottom"/>
        </w:tcPr>
        <w:p w:rsidR="00D1435D" w:rsidRDefault="00D1435D" w:rsidP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Área func.</w:t>
          </w:r>
        </w:p>
      </w:tc>
      <w:tc>
        <w:tcPr>
          <w:tcW w:w="1126" w:type="dxa"/>
        </w:tcPr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Titulación académica</w:t>
          </w:r>
        </w:p>
      </w:tc>
      <w:tc>
        <w:tcPr>
          <w:tcW w:w="1126" w:type="dxa"/>
        </w:tcPr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Formación específica</w:t>
          </w:r>
        </w:p>
      </w:tc>
      <w:tc>
        <w:tcPr>
          <w:tcW w:w="2605" w:type="dxa"/>
        </w:tcPr>
        <w:p w:rsidR="00D1435D" w:rsidRDefault="00D1435D">
          <w:pPr>
            <w:pStyle w:val="Encabezado"/>
            <w:rPr>
              <w:b/>
              <w:sz w:val="16"/>
            </w:rPr>
          </w:pPr>
        </w:p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Observacións</w:t>
          </w:r>
        </w:p>
      </w:tc>
    </w:tr>
  </w:tbl>
  <w:p w:rsidR="009A6477" w:rsidRDefault="009A6477">
    <w:pPr>
      <w:pStyle w:val="Encabezado"/>
      <w:rPr>
        <w:sz w:val="1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75B2" w:rsidRDefault="00FD75B2">
    <w:pPr>
      <w:pStyle w:val="Encabezado"/>
      <w:rPr>
        <w:sz w:val="1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5B2"/>
    <w:rsid w:val="000143D5"/>
    <w:rsid w:val="001874A9"/>
    <w:rsid w:val="00223707"/>
    <w:rsid w:val="009A6477"/>
    <w:rsid w:val="00A02907"/>
    <w:rsid w:val="00D1435D"/>
    <w:rsid w:val="00FD7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semiHidden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semiHidden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Xesti&#243;n%20RPT\Plantill\RPTEQF97S_SG_F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RPTEQF97S_SG_F.DOT</Template>
  <TotalTime>1</TotalTime>
  <Pages>6</Pages>
  <Words>1057</Words>
  <Characters>7925</Characters>
  <Application>Microsoft Office Word</Application>
  <DocSecurity>0</DocSecurity>
  <Lines>66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Listado equivalencias RPT de funcionarios, versión w97</vt:lpstr>
    </vt:vector>
  </TitlesOfParts>
  <Company>XUNTA DE GALICIA</Company>
  <LinksUpToDate>false</LinksUpToDate>
  <CharactersWithSpaces>8965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Listado equivalencias RPT de funcionarios, versión w97</dc:title>
  <dc:creator>HP Inc.</dc:creator>
  <cp:lastModifiedBy>HP Inc.</cp:lastModifiedBy>
  <cp:revision>2</cp:revision>
  <cp:lastPrinted>1900-12-31T23:00:00Z</cp:lastPrinted>
  <dcterms:created xsi:type="dcterms:W3CDTF">2024-01-29T13:51:00Z</dcterms:created>
  <dcterms:modified xsi:type="dcterms:W3CDTF">2024-01-29T13:51:00Z</dcterms:modified>
</cp:coreProperties>
</file>